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3A61" w14:textId="7777777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CLENCH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29D77FDE" w14:textId="15C0E55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Week</w:t>
      </w:r>
      <w:r w:rsidR="000F0254">
        <w:rPr>
          <w:rFonts w:ascii="Times New Roman" w:hAnsi="Times New Roman" w:cs="Times New Roman"/>
          <w:sz w:val="24"/>
          <w:szCs w:val="24"/>
        </w:rPr>
        <w:t>ey</w:t>
      </w:r>
      <w:r>
        <w:rPr>
          <w:rFonts w:ascii="Times New Roman" w:hAnsi="Times New Roman" w:cs="Times New Roman"/>
          <w:sz w:val="24"/>
          <w:szCs w:val="24"/>
        </w:rPr>
        <w:t>, Northamptonshire.</w:t>
      </w:r>
    </w:p>
    <w:p w14:paraId="4B513F50" w14:textId="7777777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6CDD6" w14:textId="7777777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34230" w14:textId="7777777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Brigstock into lands</w:t>
      </w:r>
    </w:p>
    <w:p w14:paraId="404F1529" w14:textId="77777777" w:rsidR="003C08B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Robert Tanfeld(q.v.).</w:t>
      </w:r>
    </w:p>
    <w:p w14:paraId="34EBAB0C" w14:textId="77777777" w:rsidR="003C08B7" w:rsidRDefault="003C08B7" w:rsidP="003C08B7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500DCD71" w14:textId="77777777" w:rsidR="003C08B7" w:rsidRDefault="003C08B7" w:rsidP="003C08B7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pp.18-9)</w:t>
      </w:r>
    </w:p>
    <w:p w14:paraId="3C8F38F9" w14:textId="77777777" w:rsidR="003C08B7" w:rsidRDefault="003C08B7" w:rsidP="003C08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D8988E3" w14:textId="77777777" w:rsidR="003C08B7" w:rsidRDefault="003C08B7" w:rsidP="003C08B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05563E8" w14:textId="77777777" w:rsidR="003C08B7" w:rsidRPr="00F053D7" w:rsidRDefault="003C08B7" w:rsidP="003C0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September 2021</w:t>
      </w:r>
    </w:p>
    <w:p w14:paraId="57C9F176" w14:textId="66E65CEC" w:rsidR="00BA00AB" w:rsidRPr="003C08B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C08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2343" w14:textId="77777777" w:rsidR="003C08B7" w:rsidRDefault="003C08B7" w:rsidP="009139A6">
      <w:r>
        <w:separator/>
      </w:r>
    </w:p>
  </w:endnote>
  <w:endnote w:type="continuationSeparator" w:id="0">
    <w:p w14:paraId="228EA906" w14:textId="77777777" w:rsidR="003C08B7" w:rsidRDefault="003C08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C0F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0C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72F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0EF6" w14:textId="77777777" w:rsidR="003C08B7" w:rsidRDefault="003C08B7" w:rsidP="009139A6">
      <w:r>
        <w:separator/>
      </w:r>
    </w:p>
  </w:footnote>
  <w:footnote w:type="continuationSeparator" w:id="0">
    <w:p w14:paraId="0D3EFED5" w14:textId="77777777" w:rsidR="003C08B7" w:rsidRDefault="003C08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D1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E4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EC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8B7"/>
    <w:rsid w:val="000666E0"/>
    <w:rsid w:val="000F0254"/>
    <w:rsid w:val="002510B7"/>
    <w:rsid w:val="003C08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EEC20"/>
  <w15:chartTrackingRefBased/>
  <w15:docId w15:val="{2A171EA0-2EAC-4596-870B-11D53730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2021-09-20T07:25:00Z</dcterms:created>
  <dcterms:modified xsi:type="dcterms:W3CDTF">2021-09-20T07:26:00Z</dcterms:modified>
</cp:coreProperties>
</file>